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5AB" w:rsidRDefault="006D45AB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6D45AB" w:rsidRPr="00237778" w:rsidRDefault="006D45AB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6D45AB" w:rsidRPr="00237778" w:rsidRDefault="006D45AB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6D45AB" w:rsidRPr="004B444B" w:rsidRDefault="006D45AB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6D45AB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6D45AB" w:rsidRPr="004B444B" w:rsidRDefault="006D45AB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6D45AB" w:rsidRDefault="006D45AB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6D45AB" w:rsidRDefault="006D45AB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1, części 2 i części 3 zamówienia *</w:t>
      </w:r>
    </w:p>
    <w:p w:rsidR="006D45AB" w:rsidRDefault="006D45AB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6D45AB" w:rsidRPr="00E61551" w:rsidRDefault="006D45AB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6D45AB" w:rsidRPr="0079486E" w:rsidRDefault="006D45AB" w:rsidP="00A64DA9">
      <w:pPr>
        <w:suppressAutoHyphens w:val="0"/>
        <w:autoSpaceDN w:val="0"/>
        <w:adjustRightInd w:val="0"/>
        <w:spacing w:after="160" w:line="254" w:lineRule="auto"/>
        <w:jc w:val="center"/>
        <w:rPr>
          <w:b/>
          <w:color w:val="auto"/>
          <w:sz w:val="28"/>
          <w:szCs w:val="28"/>
        </w:rPr>
      </w:pPr>
      <w:r w:rsidRPr="0079486E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79486E">
        <w:rPr>
          <w:b/>
          <w:bCs/>
          <w:color w:val="auto"/>
          <w:lang w:eastAsia="pl-PL"/>
        </w:rPr>
        <w:t>„</w:t>
      </w:r>
      <w:bookmarkEnd w:id="0"/>
      <w:r w:rsidRPr="0079486E">
        <w:rPr>
          <w:b/>
          <w:color w:val="auto"/>
          <w:sz w:val="28"/>
          <w:szCs w:val="28"/>
        </w:rPr>
        <w:t xml:space="preserve">Roboty budowlane w Szkołach Podstawowych w Gminie Święciechowa </w:t>
      </w:r>
      <w:r w:rsidRPr="0079486E">
        <w:rPr>
          <w:b/>
          <w:color w:val="auto"/>
          <w:sz w:val="28"/>
          <w:szCs w:val="28"/>
        </w:rPr>
        <w:br/>
        <w:t>w ramach projektu - Dostępna Szkoła</w:t>
      </w:r>
      <w:r w:rsidRPr="0079486E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79486E">
        <w:rPr>
          <w:i/>
          <w:color w:val="auto"/>
          <w:sz w:val="28"/>
          <w:szCs w:val="28"/>
          <w:lang w:eastAsia="pl-PL"/>
        </w:rPr>
        <w:t>,</w:t>
      </w:r>
      <w:r w:rsidRPr="0079486E">
        <w:rPr>
          <w:i/>
          <w:color w:val="auto"/>
          <w:lang w:eastAsia="pl-PL"/>
        </w:rPr>
        <w:t xml:space="preserve"> </w:t>
      </w:r>
    </w:p>
    <w:p w:rsidR="006D45AB" w:rsidRPr="00275863" w:rsidRDefault="006D45AB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6D45AB" w:rsidRPr="00237778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6D45AB" w:rsidRPr="00237778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6D45AB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6D45AB" w:rsidRPr="00237778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D45AB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6D45AB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6D45AB" w:rsidRPr="00237778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6D45AB" w:rsidRPr="00237778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D45AB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6D45AB" w:rsidRPr="00237778" w:rsidRDefault="006D45A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6D45AB" w:rsidRPr="008D42BC" w:rsidRDefault="006D45AB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D45AB" w:rsidRPr="008D42BC" w:rsidRDefault="006D45AB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6D45AB" w:rsidRPr="002E4FFE" w:rsidRDefault="006D45AB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6D45AB" w:rsidRPr="00237778" w:rsidRDefault="006D45AB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>
        <w:rPr>
          <w:i/>
          <w:iCs/>
          <w:color w:val="auto"/>
          <w:sz w:val="22"/>
          <w:szCs w:val="22"/>
          <w:lang w:eastAsia="pl-PL"/>
        </w:rPr>
        <w:t>…………………………, dnia …………2023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6D45AB" w:rsidRPr="00237778" w:rsidSect="005F015E">
      <w:headerReference w:type="default" r:id="rId6"/>
      <w:footerReference w:type="default" r:id="rId7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5AB" w:rsidRDefault="006D45A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6D45AB" w:rsidRDefault="006D45A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5AB" w:rsidRDefault="006D45AB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0.75pt;height:48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5AB" w:rsidRDefault="006D45A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6D45AB" w:rsidRDefault="006D45A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5AB" w:rsidRPr="00237778" w:rsidRDefault="006D45AB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FS.271.1.2023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A1C10"/>
    <w:rsid w:val="000B4B39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C4333"/>
    <w:rsid w:val="002E4FFE"/>
    <w:rsid w:val="003235FF"/>
    <w:rsid w:val="003804A4"/>
    <w:rsid w:val="003B7CB8"/>
    <w:rsid w:val="003E49F3"/>
    <w:rsid w:val="003F71B6"/>
    <w:rsid w:val="003F76F3"/>
    <w:rsid w:val="004068F5"/>
    <w:rsid w:val="00424EDE"/>
    <w:rsid w:val="00431949"/>
    <w:rsid w:val="00450389"/>
    <w:rsid w:val="004634D9"/>
    <w:rsid w:val="00466707"/>
    <w:rsid w:val="004907FB"/>
    <w:rsid w:val="004925E9"/>
    <w:rsid w:val="004B444B"/>
    <w:rsid w:val="004D643A"/>
    <w:rsid w:val="004E32E9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16D96"/>
    <w:rsid w:val="00675691"/>
    <w:rsid w:val="00681A87"/>
    <w:rsid w:val="00696AF6"/>
    <w:rsid w:val="006A0AA4"/>
    <w:rsid w:val="006B5CAA"/>
    <w:rsid w:val="006C6443"/>
    <w:rsid w:val="006D45AB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55B77"/>
    <w:rsid w:val="00983108"/>
    <w:rsid w:val="009926BF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B0094A"/>
    <w:rsid w:val="00B15D03"/>
    <w:rsid w:val="00B1658C"/>
    <w:rsid w:val="00B26632"/>
    <w:rsid w:val="00B348C6"/>
    <w:rsid w:val="00B36A81"/>
    <w:rsid w:val="00B672DE"/>
    <w:rsid w:val="00B86BA5"/>
    <w:rsid w:val="00BA5965"/>
    <w:rsid w:val="00BE67AD"/>
    <w:rsid w:val="00C32C36"/>
    <w:rsid w:val="00C555CE"/>
    <w:rsid w:val="00C55DF0"/>
    <w:rsid w:val="00C61D48"/>
    <w:rsid w:val="00C65BF3"/>
    <w:rsid w:val="00C72A5B"/>
    <w:rsid w:val="00CE2A93"/>
    <w:rsid w:val="00D01B6F"/>
    <w:rsid w:val="00D03876"/>
    <w:rsid w:val="00D3527B"/>
    <w:rsid w:val="00DB5D99"/>
    <w:rsid w:val="00DC23D5"/>
    <w:rsid w:val="00DC406B"/>
    <w:rsid w:val="00DC5AFB"/>
    <w:rsid w:val="00DD262B"/>
    <w:rsid w:val="00DD72A5"/>
    <w:rsid w:val="00DF3459"/>
    <w:rsid w:val="00E06813"/>
    <w:rsid w:val="00E33F18"/>
    <w:rsid w:val="00E53D20"/>
    <w:rsid w:val="00E61551"/>
    <w:rsid w:val="00E93D27"/>
    <w:rsid w:val="00E97E59"/>
    <w:rsid w:val="00EA4A1B"/>
    <w:rsid w:val="00EE5462"/>
    <w:rsid w:val="00EF6470"/>
    <w:rsid w:val="00F10FE1"/>
    <w:rsid w:val="00F12253"/>
    <w:rsid w:val="00F23142"/>
    <w:rsid w:val="00F265D0"/>
    <w:rsid w:val="00F37EC7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167</Words>
  <Characters>1006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27</cp:revision>
  <dcterms:created xsi:type="dcterms:W3CDTF">2021-04-20T12:41:00Z</dcterms:created>
  <dcterms:modified xsi:type="dcterms:W3CDTF">2023-02-08T12:29:00Z</dcterms:modified>
</cp:coreProperties>
</file>